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0DA60" w14:textId="77777777" w:rsidR="002A1776" w:rsidRDefault="002A1776" w:rsidP="002A1776">
      <w:pPr>
        <w:pStyle w:val="NoSpacing"/>
        <w:jc w:val="both"/>
      </w:pPr>
      <w:r>
        <w:rPr>
          <w:u w:val="single"/>
        </w:rPr>
        <w:t>Robert WHITE</w:t>
      </w:r>
      <w:r>
        <w:t xml:space="preserve">   </w:t>
      </w:r>
      <w:proofErr w:type="gramStart"/>
      <w:r>
        <w:t xml:space="preserve">   (</w:t>
      </w:r>
      <w:proofErr w:type="gramEnd"/>
      <w:r>
        <w:t>fl.1482)</w:t>
      </w:r>
    </w:p>
    <w:p w14:paraId="7BB68F9B" w14:textId="77777777" w:rsidR="002A1776" w:rsidRDefault="002A1776" w:rsidP="002A1776">
      <w:pPr>
        <w:pStyle w:val="NoSpacing"/>
        <w:jc w:val="both"/>
      </w:pPr>
      <w:r>
        <w:t>of Hexham, Northumberland. Acolyte.</w:t>
      </w:r>
    </w:p>
    <w:p w14:paraId="25B01B61" w14:textId="77777777" w:rsidR="002A1776" w:rsidRDefault="002A1776" w:rsidP="002A1776">
      <w:pPr>
        <w:pStyle w:val="NoSpacing"/>
        <w:jc w:val="both"/>
      </w:pPr>
    </w:p>
    <w:p w14:paraId="70172BA2" w14:textId="77777777" w:rsidR="002A1776" w:rsidRDefault="002A1776" w:rsidP="002A1776">
      <w:pPr>
        <w:pStyle w:val="NoSpacing"/>
        <w:jc w:val="both"/>
      </w:pPr>
    </w:p>
    <w:p w14:paraId="43F1C60F" w14:textId="77777777" w:rsidR="002A1776" w:rsidRDefault="002A1776" w:rsidP="002A1776">
      <w:pPr>
        <w:pStyle w:val="NoSpacing"/>
        <w:jc w:val="both"/>
      </w:pPr>
      <w:r>
        <w:t xml:space="preserve">  7 Dec.1482</w:t>
      </w:r>
      <w:r>
        <w:tab/>
        <w:t>He was granted letters dimissory.</w:t>
      </w:r>
    </w:p>
    <w:p w14:paraId="2D480FFB" w14:textId="77777777" w:rsidR="002A1776" w:rsidRDefault="002A1776" w:rsidP="002A1776">
      <w:pPr>
        <w:pStyle w:val="NoSpacing"/>
      </w:pPr>
      <w:r>
        <w:tab/>
      </w:r>
      <w:r>
        <w:tab/>
        <w:t>(“The Register of Thomas Rotherham, Archbishop of York 1480-1500</w:t>
      </w:r>
    </w:p>
    <w:p w14:paraId="4099E48E" w14:textId="77777777" w:rsidR="002A1776" w:rsidRDefault="002A1776" w:rsidP="002A1776">
      <w:pPr>
        <w:pStyle w:val="NoSpacing"/>
        <w:ind w:left="720" w:firstLine="720"/>
        <w:jc w:val="both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p.25)</w:t>
      </w:r>
    </w:p>
    <w:p w14:paraId="6AE1E34A" w14:textId="77777777" w:rsidR="002A1776" w:rsidRDefault="002A1776" w:rsidP="002A1776">
      <w:pPr>
        <w:pStyle w:val="NoSpacing"/>
        <w:jc w:val="both"/>
      </w:pPr>
    </w:p>
    <w:p w14:paraId="76D98790" w14:textId="77777777" w:rsidR="002A1776" w:rsidRDefault="002A1776" w:rsidP="002A1776">
      <w:pPr>
        <w:pStyle w:val="NoSpacing"/>
        <w:jc w:val="both"/>
      </w:pPr>
    </w:p>
    <w:p w14:paraId="12329EEB" w14:textId="77777777" w:rsidR="002A1776" w:rsidRDefault="002A1776" w:rsidP="002A1776">
      <w:pPr>
        <w:pStyle w:val="NoSpacing"/>
        <w:jc w:val="both"/>
      </w:pPr>
      <w:r>
        <w:t>6 June 2019</w:t>
      </w:r>
    </w:p>
    <w:p w14:paraId="3B075DBC" w14:textId="77777777" w:rsidR="006B2F86" w:rsidRPr="00E71FC3" w:rsidRDefault="002A17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5F052" w14:textId="77777777" w:rsidR="002A1776" w:rsidRDefault="002A1776" w:rsidP="00E71FC3">
      <w:pPr>
        <w:spacing w:after="0" w:line="240" w:lineRule="auto"/>
      </w:pPr>
      <w:r>
        <w:separator/>
      </w:r>
    </w:p>
  </w:endnote>
  <w:endnote w:type="continuationSeparator" w:id="0">
    <w:p w14:paraId="3702F0E3" w14:textId="77777777" w:rsidR="002A1776" w:rsidRDefault="002A17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4E5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38419" w14:textId="77777777" w:rsidR="002A1776" w:rsidRDefault="002A1776" w:rsidP="00E71FC3">
      <w:pPr>
        <w:spacing w:after="0" w:line="240" w:lineRule="auto"/>
      </w:pPr>
      <w:r>
        <w:separator/>
      </w:r>
    </w:p>
  </w:footnote>
  <w:footnote w:type="continuationSeparator" w:id="0">
    <w:p w14:paraId="649D0CA5" w14:textId="77777777" w:rsidR="002A1776" w:rsidRDefault="002A17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776"/>
    <w:rsid w:val="001A7C09"/>
    <w:rsid w:val="002A177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7F22"/>
  <w15:chartTrackingRefBased/>
  <w15:docId w15:val="{192B2AB1-61B7-4749-996A-9A02EE1EF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2019-06-18T20:24:00Z</dcterms:created>
  <dcterms:modified xsi:type="dcterms:W3CDTF">2019-06-18T20:24:00Z</dcterms:modified>
</cp:coreProperties>
</file>